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1F4" w:rsidRPr="007342C8" w:rsidRDefault="004351F4" w:rsidP="004351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Roberge MASON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(d.1500)</w:t>
      </w:r>
    </w:p>
    <w:p w:rsidR="004351F4" w:rsidRPr="007342C8" w:rsidRDefault="004351F4" w:rsidP="004351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Preston near Wingham, Kent.</w:t>
      </w:r>
    </w:p>
    <w:p w:rsidR="004351F4" w:rsidRPr="007342C8" w:rsidRDefault="004351F4" w:rsidP="004351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51F4" w:rsidRPr="007342C8" w:rsidRDefault="004351F4" w:rsidP="004351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51F4" w:rsidRPr="007342C8" w:rsidRDefault="004351F4" w:rsidP="004351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ab/>
        <w:t>1500</w:t>
      </w:r>
      <w:r w:rsidRPr="007342C8">
        <w:rPr>
          <w:rFonts w:ascii="Times New Roman" w:hAnsi="Times New Roman" w:cs="Times New Roman"/>
          <w:sz w:val="24"/>
          <w:szCs w:val="24"/>
        </w:rPr>
        <w:tab/>
        <w:t>Administration of his goods and possessions was granted.  (Plomer p.321)</w:t>
      </w:r>
    </w:p>
    <w:p w:rsidR="004351F4" w:rsidRPr="007342C8" w:rsidRDefault="004351F4" w:rsidP="004351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51F4" w:rsidRPr="007342C8" w:rsidRDefault="004351F4" w:rsidP="004351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51F4" w:rsidRPr="007342C8" w:rsidRDefault="004351F4" w:rsidP="004351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1F4" w:rsidRDefault="004351F4" w:rsidP="00564E3C">
      <w:pPr>
        <w:spacing w:after="0" w:line="240" w:lineRule="auto"/>
      </w:pPr>
      <w:r>
        <w:separator/>
      </w:r>
    </w:p>
  </w:endnote>
  <w:endnote w:type="continuationSeparator" w:id="0">
    <w:p w:rsidR="004351F4" w:rsidRDefault="004351F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351F4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1F4" w:rsidRDefault="004351F4" w:rsidP="00564E3C">
      <w:pPr>
        <w:spacing w:after="0" w:line="240" w:lineRule="auto"/>
      </w:pPr>
      <w:r>
        <w:separator/>
      </w:r>
    </w:p>
  </w:footnote>
  <w:footnote w:type="continuationSeparator" w:id="0">
    <w:p w:rsidR="004351F4" w:rsidRDefault="004351F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1F4"/>
    <w:rsid w:val="00372DC6"/>
    <w:rsid w:val="004351F4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4C9DF4-6ABC-4530-BAB2-91277E70A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2015-11-15T16:44:00Z</dcterms:created>
  <dcterms:modified xsi:type="dcterms:W3CDTF">2015-11-15T16:46:00Z</dcterms:modified>
</cp:coreProperties>
</file>